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4A49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การขอใบอนุญาตประกอบกิจการรับทำการเก็บและขนสิ่งปฏิกูล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4A49EF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อำเภอนาด้วง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จังหวัดเลย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4A49EF">
        <w:rPr>
          <w:rFonts w:asciiTheme="minorBidi" w:hAnsiTheme="minorBidi"/>
          <w:sz w:val="32"/>
          <w:szCs w:val="32"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07715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4A49EF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การขอใบอนุญาตประกอบกิจการรับทำการเก็บและขนสิ่งปฏิกูล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4A49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A49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เทศบาลตำบลนาดอกคำอำเภอนาด้วงจังหวัดเลย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4A49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4A49EF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4A49EF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4A49EF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การขอใบอนุญาตประกอ</w:t>
      </w:r>
      <w:r w:rsidR="004A49EF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บกิจการรับทำการเก็บและขนสิ่งปฏ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ิ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กูล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นาดอกคำ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กาญจนา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ศรีบุรินทร์</w:t>
      </w:r>
      <w:r w:rsidR="004A49EF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24/08/2015 17:00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4A49EF">
              <w:rPr>
                <w:rFonts w:asciiTheme="minorBidi" w:hAnsiTheme="minorBidi" w:hint="cs"/>
                <w:b/>
                <w:bCs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042-039865-4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www.nadokkham.go.th /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4A49EF" w:rsidRDefault="00A13B6C" w:rsidP="008C1396">
            <w:pPr>
              <w:rPr>
                <w:rFonts w:asciiTheme="minorBidi" w:hAnsiTheme="minorBidi" w:cs="Cordia New" w:hint="cs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เปิดให้บริการวันจันทร์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ถึง</w:t>
            </w:r>
            <w:r w:rsidR="004A49EF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</w:p>
          <w:p w:rsidR="00094F82" w:rsidRPr="000C2AAC" w:rsidRDefault="00094F82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(1.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อปท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สามารถเปลี่ยนแปลงข้อมูลได้ตามหน้าที่รับผิดชอบ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2.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ระยะเวลาระบุตามวันเวลาที่ท้องถิ่นเปิดให้บริการ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4A49EF" w:rsidRDefault="004A49EF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4A49EF" w:rsidRDefault="004A49EF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ใบอนุญาตประกอบกิจการรับทำการเก็บและขนสิ่งปฏิกูล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ฝ่ายที่รับผิดชอบ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สิ่งปฏิกูลด้านผู้ขับขี่และผู้ปฏิบัติงานประจำยานพาหนะด้านสุขลักษณะวิธีการเก็บขนสิ่งปฏิกูลถูกต้องตามหลักเกณฑ์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รับใบอนุญาตประกอบกิจการรับทำการเก็บและขนสิ่งปฏิกูล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="004A49EF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แจ้งคำสั่งไม่ออกใบอนุญาตใบอนุญาตประกอบกิจการรับทำการเก็บและขนสิ่งปฏิกูลแก่ผู้ขอ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เอกสารถูกต้องและครบถ้วนให้ขยายเวลาออกไปได้อีกไม่เกิน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ครั้งๆละไม่เกิน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วันและแจ้งให้ผู้ยื่นคำขอทราบภายใน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หน่วยงานที่รับผิดชอบให้ระบุไปตามบริบทของพื้นที่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กรณีไม่ชำระ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โดยมีหลักฐานสัญญาว่าจ้างระหว่างผู้ขนกับผู้กำจัด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เอกสารแสดงให้เห็นว่าผู้ขับขี่และผู้ปฏิบัติงานประจำ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ยานพาหนะผ่านการฝึกอบรมด้านการจัดการสิ่งปฏิกูล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ใบรับรองแพทย์หรือเอกสารแสดงการตรวจสุขภาพประจำปีของผู้ปฏิบัติงานในการเก็บขนสิ่งปฏิกูล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อัตราค่าธรรมเนียมใบอนุญาตรับทำการเก็บและขนสิ่งปฏิกูลฉบับละไม่เกิน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A49EF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042-039865-4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www.nadokkham.go.th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A49EF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ระบุส่วนงาน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หน่วยงานที่รับผิดชอบช่องทางการร้องเรียน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4A49EF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4A49EF" w:rsidRDefault="004A49E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4A49EF" w:rsidRDefault="004A49E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4A49EF" w:rsidRDefault="004A49E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การแจ้งผลการพิจารณา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>19.1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ครั้งๆละไม่เกิน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วันและให้แจ้งต่อผู้ยื่นคำขอทราบภายใน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19.2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19.1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ให้แจ้งเป็นหนังสือให้ผู้ยื่นคำขอทราบถึงเหตุแห่งความล่าช้าทุก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วันจนกว่าจะพิจารณาแล้วเสร็จพร้อมสำเนาแจ้งก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ทราบทุกครั้ง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01/09/2558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เทศบาลตำบลนาดอกคำ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อำเภอนาด้วง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จังหวัดเลย</w:t>
            </w:r>
            <w:r w:rsidR="004A49EF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 w:hint="cs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7A3" w:rsidRDefault="003327A3" w:rsidP="00C81DB8">
      <w:pPr>
        <w:spacing w:after="0" w:line="240" w:lineRule="auto"/>
      </w:pPr>
      <w:r>
        <w:separator/>
      </w:r>
    </w:p>
  </w:endnote>
  <w:endnote w:type="continuationSeparator" w:id="1">
    <w:p w:rsidR="003327A3" w:rsidRDefault="003327A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7A3" w:rsidRDefault="003327A3" w:rsidP="00C81DB8">
      <w:pPr>
        <w:spacing w:after="0" w:line="240" w:lineRule="auto"/>
      </w:pPr>
      <w:r>
        <w:separator/>
      </w:r>
    </w:p>
  </w:footnote>
  <w:footnote w:type="continuationSeparator" w:id="1">
    <w:p w:rsidR="003327A3" w:rsidRDefault="003327A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07715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A49EF">
          <w:rPr>
            <w:noProof/>
          </w:rPr>
          <w:t>9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A49E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77153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327A3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49EF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Manual310358V2_4.dotx</Template>
  <TotalTime>657</TotalTime>
  <Pages>9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xp</cp:lastModifiedBy>
  <cp:revision>83</cp:revision>
  <cp:lastPrinted>2015-09-29T07:24:00Z</cp:lastPrinted>
  <dcterms:created xsi:type="dcterms:W3CDTF">2015-04-23T03:41:00Z</dcterms:created>
  <dcterms:modified xsi:type="dcterms:W3CDTF">2015-09-29T07:28:00Z</dcterms:modified>
</cp:coreProperties>
</file>